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DC" w:rsidRDefault="001923DC" w:rsidP="0042300E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1923DC" w:rsidRDefault="001923DC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1923DC" w:rsidRDefault="001923DC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1923DC" w:rsidRDefault="001923DC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1923DC" w:rsidRDefault="001923DC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1923DC" w:rsidRDefault="001923DC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24.10.2025 № 78</w:t>
      </w:r>
    </w:p>
    <w:p w:rsidR="001923DC" w:rsidRPr="00F65BF1" w:rsidRDefault="001923DC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1923DC" w:rsidRDefault="001923DC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1</w:t>
      </w:r>
    </w:p>
    <w:p w:rsidR="001923DC" w:rsidRDefault="001923DC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Глафировского сельского поселения Щербиновского района «Развитие физической культуры и спорта в Глафировском сельском поселении Щербиновского района»</w:t>
      </w:r>
    </w:p>
    <w:p w:rsidR="001923DC" w:rsidRDefault="001923D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923DC" w:rsidRPr="004F6CD4" w:rsidRDefault="001923D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923DC" w:rsidRPr="001036DA" w:rsidRDefault="001923DC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36DA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1923DC" w:rsidRPr="001036DA" w:rsidRDefault="001923DC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36DA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1923DC" w:rsidRPr="001036DA" w:rsidRDefault="001923DC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36DA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1036DA">
        <w:rPr>
          <w:rFonts w:ascii="Times New Roman" w:hAnsi="Times New Roman"/>
          <w:b/>
          <w:sz w:val="28"/>
          <w:szCs w:val="28"/>
        </w:rPr>
        <w:t xml:space="preserve">Развитие физической культуры и спорта в </w:t>
      </w:r>
      <w:r w:rsidRPr="001036DA">
        <w:rPr>
          <w:rFonts w:ascii="Times New Roman" w:hAnsi="Times New Roman"/>
          <w:b/>
          <w:sz w:val="28"/>
          <w:szCs w:val="28"/>
          <w:lang w:eastAsia="ar-SA"/>
        </w:rPr>
        <w:t>Глафировском сельском поселении Щербиновского района</w:t>
      </w:r>
      <w:r w:rsidRPr="001036DA">
        <w:rPr>
          <w:rFonts w:ascii="Times New Roman" w:hAnsi="Times New Roman"/>
          <w:b/>
          <w:sz w:val="28"/>
          <w:szCs w:val="28"/>
        </w:rPr>
        <w:t xml:space="preserve">» </w:t>
      </w:r>
    </w:p>
    <w:p w:rsidR="001923DC" w:rsidRPr="009B3E71" w:rsidRDefault="001923DC" w:rsidP="00192E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4396"/>
        <w:gridCol w:w="1418"/>
        <w:gridCol w:w="1134"/>
        <w:gridCol w:w="1134"/>
        <w:gridCol w:w="1134"/>
        <w:gridCol w:w="1134"/>
        <w:gridCol w:w="1134"/>
        <w:gridCol w:w="1134"/>
        <w:gridCol w:w="1134"/>
      </w:tblGrid>
      <w:tr w:rsidR="001923DC" w:rsidRPr="00BE15A8" w:rsidTr="003A0A4D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923DC" w:rsidRPr="00BE15A8" w:rsidRDefault="001923DC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1923DC" w:rsidRPr="00BE15A8" w:rsidTr="00527CD5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1923DC" w:rsidRPr="00BE15A8" w:rsidTr="00FA253C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AE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BE15A8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</w:t>
            </w: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Глафировском сельском поселении Щербиновского района</w:t>
            </w:r>
            <w:r w:rsidRPr="00BE15A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1923DC" w:rsidRPr="00BE15A8" w:rsidTr="00C4034E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DC" w:rsidRPr="00BE15A8" w:rsidRDefault="001923DC" w:rsidP="00AE1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сохранения и развития на территории Глафировского сельского поселения Щербиновского района физической культуры и спорта и приобщение различных слоев населения к регулярным занятиям физической культурой и спортом</w:t>
            </w:r>
          </w:p>
        </w:tc>
      </w:tr>
      <w:tr w:rsidR="001923DC" w:rsidRPr="00BE15A8" w:rsidTr="000B6DC5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физической культуры и массового спорта среди различных групп населения, пропаганда физической культуры, спорта и здорового образа жизни</w:t>
            </w:r>
          </w:p>
        </w:tc>
      </w:tr>
      <w:tr w:rsidR="001923DC" w:rsidRPr="00BE15A8" w:rsidTr="00527CD5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Целевой показатель № 1:</w:t>
            </w:r>
          </w:p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Удельный вес населения, систематически занимающего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процентов,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527CD5" w:rsidRDefault="001923DC" w:rsidP="00527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1923DC" w:rsidRPr="00BE15A8" w:rsidTr="00527CD5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DC" w:rsidRPr="00BE15A8" w:rsidRDefault="001923DC" w:rsidP="006D5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Целевой показатель № 2:</w:t>
            </w:r>
          </w:p>
          <w:p w:rsidR="001923DC" w:rsidRPr="00BE15A8" w:rsidRDefault="001923DC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проведенных спортивно-массовых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DC" w:rsidRPr="00BE15A8" w:rsidRDefault="001923DC" w:rsidP="00527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1923DC" w:rsidRPr="00527CD5" w:rsidRDefault="001923DC" w:rsidP="009B3E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1923DC" w:rsidRPr="00527CD5" w:rsidRDefault="001923DC" w:rsidP="009B3E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1923DC" w:rsidRPr="00527CD5" w:rsidRDefault="001923DC" w:rsidP="009B3E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1923DC" w:rsidRPr="00935992" w:rsidRDefault="001923D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1923DC" w:rsidRDefault="001923D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1923DC" w:rsidRDefault="001923DC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муниципального 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:rsidR="001923DC" w:rsidRPr="004F6CD4" w:rsidRDefault="001923DC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Краснодарского края                                                                                                                                             М.Ю. Лукашенко</w:t>
      </w:r>
    </w:p>
    <w:sectPr w:rsidR="001923DC" w:rsidRPr="004F6CD4" w:rsidSect="001036DA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3DC" w:rsidRDefault="001923DC" w:rsidP="001036DA">
      <w:pPr>
        <w:spacing w:after="0" w:line="240" w:lineRule="auto"/>
      </w:pPr>
      <w:r>
        <w:separator/>
      </w:r>
    </w:p>
  </w:endnote>
  <w:endnote w:type="continuationSeparator" w:id="0">
    <w:p w:rsidR="001923DC" w:rsidRDefault="001923DC" w:rsidP="00103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3DC" w:rsidRDefault="001923DC" w:rsidP="001036DA">
      <w:pPr>
        <w:spacing w:after="0" w:line="240" w:lineRule="auto"/>
      </w:pPr>
      <w:r>
        <w:separator/>
      </w:r>
    </w:p>
  </w:footnote>
  <w:footnote w:type="continuationSeparator" w:id="0">
    <w:p w:rsidR="001923DC" w:rsidRDefault="001923DC" w:rsidP="00103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DC" w:rsidRDefault="001923DC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1923DC" w:rsidRDefault="001923D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3417"/>
    <w:rsid w:val="00057476"/>
    <w:rsid w:val="000B6DC5"/>
    <w:rsid w:val="001036DA"/>
    <w:rsid w:val="001923DC"/>
    <w:rsid w:val="00192E26"/>
    <w:rsid w:val="00215D98"/>
    <w:rsid w:val="003274AA"/>
    <w:rsid w:val="00360FAC"/>
    <w:rsid w:val="003A0A4D"/>
    <w:rsid w:val="003D73F0"/>
    <w:rsid w:val="0042300E"/>
    <w:rsid w:val="004261F8"/>
    <w:rsid w:val="00435C6A"/>
    <w:rsid w:val="004F6CD4"/>
    <w:rsid w:val="00527CD5"/>
    <w:rsid w:val="005553ED"/>
    <w:rsid w:val="00565ABA"/>
    <w:rsid w:val="005740E2"/>
    <w:rsid w:val="005B601B"/>
    <w:rsid w:val="005D31F6"/>
    <w:rsid w:val="005D36F5"/>
    <w:rsid w:val="006920C6"/>
    <w:rsid w:val="006D549F"/>
    <w:rsid w:val="006D7130"/>
    <w:rsid w:val="00706AA3"/>
    <w:rsid w:val="00830CA8"/>
    <w:rsid w:val="00895FAC"/>
    <w:rsid w:val="008A4894"/>
    <w:rsid w:val="008F3894"/>
    <w:rsid w:val="00935992"/>
    <w:rsid w:val="009B3A99"/>
    <w:rsid w:val="009B3E71"/>
    <w:rsid w:val="009E08C2"/>
    <w:rsid w:val="009E5370"/>
    <w:rsid w:val="00A30300"/>
    <w:rsid w:val="00A67432"/>
    <w:rsid w:val="00AE1BC3"/>
    <w:rsid w:val="00B33FD1"/>
    <w:rsid w:val="00BE15A8"/>
    <w:rsid w:val="00C02C30"/>
    <w:rsid w:val="00C4034E"/>
    <w:rsid w:val="00C441DE"/>
    <w:rsid w:val="00C72DAE"/>
    <w:rsid w:val="00CD044B"/>
    <w:rsid w:val="00CD1799"/>
    <w:rsid w:val="00CD6C7A"/>
    <w:rsid w:val="00D1756C"/>
    <w:rsid w:val="00D321C3"/>
    <w:rsid w:val="00D52B85"/>
    <w:rsid w:val="00D5648A"/>
    <w:rsid w:val="00E10A16"/>
    <w:rsid w:val="00E23B9F"/>
    <w:rsid w:val="00E43A66"/>
    <w:rsid w:val="00E604C4"/>
    <w:rsid w:val="00F65BF1"/>
    <w:rsid w:val="00F96761"/>
    <w:rsid w:val="00FA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036D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36DA"/>
  </w:style>
  <w:style w:type="paragraph" w:styleId="Footer">
    <w:name w:val="footer"/>
    <w:basedOn w:val="Normal"/>
    <w:link w:val="FooterChar"/>
    <w:uiPriority w:val="99"/>
    <w:semiHidden/>
    <w:rsid w:val="001036D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3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5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2</Pages>
  <Words>269</Words>
  <Characters>1536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18</cp:revision>
  <cp:lastPrinted>2024-12-12T07:06:00Z</cp:lastPrinted>
  <dcterms:created xsi:type="dcterms:W3CDTF">2019-08-19T13:15:00Z</dcterms:created>
  <dcterms:modified xsi:type="dcterms:W3CDTF">2025-12-14T16:11:00Z</dcterms:modified>
</cp:coreProperties>
</file>